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0D" w:rsidRPr="00BA640C" w:rsidRDefault="00944D0D" w:rsidP="00423119">
      <w:pPr>
        <w:pStyle w:val="a"/>
        <w:ind w:firstLineChars="0" w:firstLine="0"/>
        <w:outlineLvl w:val="0"/>
        <w:rPr>
          <w:rFonts w:ascii="黑体" w:eastAsia="黑体" w:hAnsi="黑体"/>
          <w:bCs/>
          <w:sz w:val="24"/>
          <w:szCs w:val="24"/>
        </w:rPr>
      </w:pPr>
    </w:p>
    <w:p w:rsidR="00944D0D" w:rsidRDefault="00944D0D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茶叶滚筒杀青机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944D0D" w:rsidRPr="00BA640C" w:rsidRDefault="00944D0D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"/>
        <w:gridCol w:w="1948"/>
        <w:gridCol w:w="1949"/>
        <w:gridCol w:w="948"/>
        <w:gridCol w:w="3637"/>
      </w:tblGrid>
      <w:tr w:rsidR="00944D0D" w:rsidRPr="006A1E58" w:rsidTr="006A1E58">
        <w:trPr>
          <w:trHeight w:val="942"/>
          <w:jc w:val="center"/>
        </w:trPr>
        <w:tc>
          <w:tcPr>
            <w:tcW w:w="917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897" w:type="dxa"/>
            <w:gridSpan w:val="2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  <w:r w:rsidRPr="006A1E58">
              <w:rPr>
                <w:rFonts w:hint="eastAsia"/>
                <w:sz w:val="24"/>
                <w:szCs w:val="24"/>
              </w:rPr>
              <w:t>设计值</w:t>
            </w:r>
          </w:p>
        </w:tc>
      </w:tr>
      <w:tr w:rsidR="00944D0D" w:rsidRPr="006A1E58" w:rsidTr="006A1E58">
        <w:trPr>
          <w:trHeight w:val="942"/>
          <w:jc w:val="center"/>
        </w:trPr>
        <w:tc>
          <w:tcPr>
            <w:tcW w:w="917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1</w:t>
            </w:r>
          </w:p>
        </w:tc>
        <w:tc>
          <w:tcPr>
            <w:tcW w:w="3897" w:type="dxa"/>
            <w:gridSpan w:val="2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产品型号名称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/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44D0D" w:rsidRPr="006A1E58" w:rsidTr="006A1E58">
        <w:trPr>
          <w:trHeight w:val="942"/>
          <w:jc w:val="center"/>
        </w:trPr>
        <w:tc>
          <w:tcPr>
            <w:tcW w:w="917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2</w:t>
            </w:r>
          </w:p>
        </w:tc>
        <w:tc>
          <w:tcPr>
            <w:tcW w:w="3897" w:type="dxa"/>
            <w:gridSpan w:val="2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热源形式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/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44D0D" w:rsidRPr="006A1E58" w:rsidTr="006A1E58">
        <w:trPr>
          <w:trHeight w:val="942"/>
          <w:jc w:val="center"/>
        </w:trPr>
        <w:tc>
          <w:tcPr>
            <w:tcW w:w="917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3</w:t>
            </w:r>
          </w:p>
        </w:tc>
        <w:tc>
          <w:tcPr>
            <w:tcW w:w="3897" w:type="dxa"/>
            <w:gridSpan w:val="2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外形尺寸</w:t>
            </w:r>
            <w:r w:rsidRPr="006A1E58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长×宽×高</w:t>
            </w:r>
            <w:r w:rsidRPr="006A1E58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mm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44D0D" w:rsidRPr="006A1E58" w:rsidTr="006A1E58">
        <w:trPr>
          <w:trHeight w:val="942"/>
          <w:jc w:val="center"/>
        </w:trPr>
        <w:tc>
          <w:tcPr>
            <w:tcW w:w="917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4</w:t>
            </w:r>
          </w:p>
        </w:tc>
        <w:tc>
          <w:tcPr>
            <w:tcW w:w="3897" w:type="dxa"/>
            <w:gridSpan w:val="2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滚筒内径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mm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44D0D" w:rsidRPr="006A1E58" w:rsidTr="006A1E58">
        <w:trPr>
          <w:trHeight w:val="942"/>
          <w:jc w:val="center"/>
        </w:trPr>
        <w:tc>
          <w:tcPr>
            <w:tcW w:w="917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5</w:t>
            </w:r>
          </w:p>
        </w:tc>
        <w:tc>
          <w:tcPr>
            <w:tcW w:w="3897" w:type="dxa"/>
            <w:gridSpan w:val="2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滚筒转速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r/min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44D0D" w:rsidRPr="006A1E58" w:rsidTr="006A1E58">
        <w:trPr>
          <w:trHeight w:val="942"/>
          <w:jc w:val="center"/>
        </w:trPr>
        <w:tc>
          <w:tcPr>
            <w:tcW w:w="917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6</w:t>
            </w:r>
          </w:p>
        </w:tc>
        <w:tc>
          <w:tcPr>
            <w:tcW w:w="3897" w:type="dxa"/>
            <w:gridSpan w:val="2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滚筒内部直段长度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mm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44D0D" w:rsidRPr="006A1E58" w:rsidTr="006A1E58">
        <w:trPr>
          <w:trHeight w:val="942"/>
          <w:jc w:val="center"/>
        </w:trPr>
        <w:tc>
          <w:tcPr>
            <w:tcW w:w="917" w:type="dxa"/>
            <w:vMerge w:val="restart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7</w:t>
            </w:r>
          </w:p>
        </w:tc>
        <w:tc>
          <w:tcPr>
            <w:tcW w:w="1948" w:type="dxa"/>
            <w:vMerge w:val="restart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滚筒电机</w:t>
            </w:r>
          </w:p>
        </w:tc>
        <w:tc>
          <w:tcPr>
            <w:tcW w:w="1949" w:type="dxa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功率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kW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44D0D" w:rsidRPr="006A1E58" w:rsidTr="006A1E58">
        <w:trPr>
          <w:trHeight w:val="942"/>
          <w:jc w:val="center"/>
        </w:trPr>
        <w:tc>
          <w:tcPr>
            <w:tcW w:w="917" w:type="dxa"/>
            <w:vMerge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vMerge/>
            <w:vAlign w:val="center"/>
          </w:tcPr>
          <w:p w:rsidR="00944D0D" w:rsidRPr="006A1E58" w:rsidRDefault="00944D0D" w:rsidP="00944D0D">
            <w:pPr>
              <w:ind w:leftChars="-51" w:left="31680" w:rightChars="-51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转速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r/min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44D0D" w:rsidRPr="006A1E58" w:rsidTr="006A1E58">
        <w:trPr>
          <w:trHeight w:val="942"/>
          <w:jc w:val="center"/>
        </w:trPr>
        <w:tc>
          <w:tcPr>
            <w:tcW w:w="917" w:type="dxa"/>
            <w:vMerge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vMerge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:rsidR="00944D0D" w:rsidRPr="006A1E58" w:rsidRDefault="00944D0D" w:rsidP="006A1E58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A1E58">
              <w:rPr>
                <w:rFonts w:ascii="宋体" w:hAnsi="宋体" w:hint="eastAsia"/>
                <w:kern w:val="0"/>
                <w:sz w:val="24"/>
                <w:szCs w:val="24"/>
              </w:rPr>
              <w:t>额定电压</w:t>
            </w:r>
          </w:p>
        </w:tc>
        <w:tc>
          <w:tcPr>
            <w:tcW w:w="948" w:type="dxa"/>
            <w:vAlign w:val="center"/>
          </w:tcPr>
          <w:p w:rsidR="00944D0D" w:rsidRPr="006A1E58" w:rsidRDefault="00944D0D" w:rsidP="006A1E58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A1E58">
              <w:rPr>
                <w:sz w:val="24"/>
                <w:szCs w:val="24"/>
              </w:rPr>
              <w:t>V</w:t>
            </w:r>
          </w:p>
        </w:tc>
        <w:tc>
          <w:tcPr>
            <w:tcW w:w="3637" w:type="dxa"/>
            <w:vAlign w:val="center"/>
          </w:tcPr>
          <w:p w:rsidR="00944D0D" w:rsidRPr="006A1E58" w:rsidRDefault="00944D0D" w:rsidP="00944D0D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</w:tbl>
    <w:p w:rsidR="00944D0D" w:rsidRPr="00BA640C" w:rsidRDefault="00944D0D" w:rsidP="00944D0D">
      <w:pPr>
        <w:pStyle w:val="a"/>
        <w:ind w:firstLine="31680"/>
        <w:rPr>
          <w:sz w:val="24"/>
          <w:szCs w:val="24"/>
        </w:rPr>
      </w:pPr>
    </w:p>
    <w:p w:rsidR="00944D0D" w:rsidRDefault="00944D0D" w:rsidP="00E65097">
      <w:pPr>
        <w:pStyle w:val="a"/>
        <w:ind w:firstLineChars="0" w:firstLine="0"/>
        <w:jc w:val="center"/>
        <w:rPr>
          <w:sz w:val="24"/>
          <w:szCs w:val="24"/>
        </w:rPr>
      </w:pPr>
    </w:p>
    <w:p w:rsidR="00944D0D" w:rsidRPr="00E65097" w:rsidRDefault="00944D0D" w:rsidP="00E65097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>
        <w:rPr>
          <w:sz w:val="24"/>
          <w:szCs w:val="24"/>
        </w:rPr>
        <w:t xml:space="preserve">               </w:t>
      </w:r>
      <w:r w:rsidRPr="00BA640C">
        <w:rPr>
          <w:sz w:val="24"/>
          <w:szCs w:val="24"/>
        </w:rPr>
        <w:t xml:space="preserve">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</w:t>
      </w:r>
      <w:r w:rsidRPr="00BA640C">
        <w:rPr>
          <w:sz w:val="24"/>
          <w:szCs w:val="24"/>
        </w:rPr>
        <w:t xml:space="preserve">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944D0D" w:rsidRPr="00423119" w:rsidRDefault="00944D0D"/>
    <w:sectPr w:rsidR="00944D0D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D0D" w:rsidRDefault="00944D0D" w:rsidP="00423119">
      <w:r>
        <w:separator/>
      </w:r>
    </w:p>
  </w:endnote>
  <w:endnote w:type="continuationSeparator" w:id="0">
    <w:p w:rsidR="00944D0D" w:rsidRDefault="00944D0D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D0D" w:rsidRDefault="00944D0D" w:rsidP="00423119">
      <w:r>
        <w:separator/>
      </w:r>
    </w:p>
  </w:footnote>
  <w:footnote w:type="continuationSeparator" w:id="0">
    <w:p w:rsidR="00944D0D" w:rsidRDefault="00944D0D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174BDC"/>
    <w:rsid w:val="00357306"/>
    <w:rsid w:val="00423119"/>
    <w:rsid w:val="0057573E"/>
    <w:rsid w:val="006A1E58"/>
    <w:rsid w:val="006E0702"/>
    <w:rsid w:val="00750E2F"/>
    <w:rsid w:val="00944D0D"/>
    <w:rsid w:val="00BA640C"/>
    <w:rsid w:val="00C77481"/>
    <w:rsid w:val="00DB3337"/>
    <w:rsid w:val="00E65097"/>
    <w:rsid w:val="00EB1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3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32</Words>
  <Characters>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2016-07-28T09:25:00Z</dcterms:modified>
</cp:coreProperties>
</file>