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C3" w:rsidRPr="00BA640C" w:rsidRDefault="005D3CC3" w:rsidP="00423119">
      <w:pPr>
        <w:pStyle w:val="a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5D3CC3" w:rsidRDefault="005D3CC3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深松整地联合作业机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5D3CC3" w:rsidRPr="00BA640C" w:rsidRDefault="005D3CC3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jc w:val="center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1325"/>
        <w:gridCol w:w="1325"/>
        <w:gridCol w:w="935"/>
        <w:gridCol w:w="4944"/>
      </w:tblGrid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设计值</w:t>
            </w: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产品型号名称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外形尺寸</w:t>
            </w:r>
            <w:r w:rsidRPr="00984A2D">
              <w:rPr>
                <w:rFonts w:ascii="宋体" w:hAnsi="宋体"/>
                <w:sz w:val="24"/>
              </w:rPr>
              <w:t>(</w:t>
            </w:r>
            <w:r w:rsidRPr="00984A2D">
              <w:rPr>
                <w:rFonts w:ascii="宋体" w:hAnsi="宋体" w:hint="eastAsia"/>
                <w:sz w:val="24"/>
              </w:rPr>
              <w:t>长×宽×高</w:t>
            </w:r>
            <w:r w:rsidRPr="00984A2D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mm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结构质量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新宋体" w:eastAsia="新宋体" w:hAnsi="新宋体"/>
                <w:sz w:val="24"/>
              </w:rPr>
              <w:t>kg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配套动力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kW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整地机构型式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vMerge w:val="restart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325" w:type="dxa"/>
            <w:vMerge w:val="restart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深松铲</w:t>
            </w:r>
          </w:p>
        </w:tc>
        <w:tc>
          <w:tcPr>
            <w:tcW w:w="1325" w:type="dxa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结构型式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vMerge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25" w:type="dxa"/>
            <w:vMerge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25" w:type="dxa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工作幅宽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cm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铲间距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新宋体" w:eastAsia="新宋体" w:hAnsi="新宋体"/>
                <w:sz w:val="24"/>
              </w:rPr>
              <w:t>cm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5D3CC3">
            <w:pPr>
              <w:ind w:leftChars="-51" w:left="31680" w:rightChars="-51" w:right="31680"/>
              <w:jc w:val="center"/>
              <w:rPr>
                <w:rFonts w:ascii="宋体"/>
                <w:spacing w:val="-10"/>
                <w:sz w:val="24"/>
              </w:rPr>
            </w:pPr>
            <w:r w:rsidRPr="00984A2D">
              <w:rPr>
                <w:rFonts w:ascii="新宋体" w:eastAsia="新宋体" w:hAnsi="新宋体" w:hint="eastAsia"/>
                <w:spacing w:val="-10"/>
                <w:sz w:val="24"/>
              </w:rPr>
              <w:t>传动机构型式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vMerge w:val="restart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325" w:type="dxa"/>
            <w:vMerge w:val="restart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耕深</w:t>
            </w:r>
          </w:p>
        </w:tc>
        <w:tc>
          <w:tcPr>
            <w:tcW w:w="1325" w:type="dxa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深松</w:t>
            </w:r>
          </w:p>
        </w:tc>
        <w:tc>
          <w:tcPr>
            <w:tcW w:w="935" w:type="dxa"/>
            <w:vMerge w:val="restart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cm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vMerge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25" w:type="dxa"/>
            <w:vMerge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25" w:type="dxa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整地</w:t>
            </w:r>
          </w:p>
        </w:tc>
        <w:tc>
          <w:tcPr>
            <w:tcW w:w="935" w:type="dxa"/>
            <w:vMerge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作业速度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km/h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D3CC3" w:rsidRPr="00984A2D" w:rsidTr="003B11E7">
        <w:trPr>
          <w:trHeight w:val="757"/>
          <w:jc w:val="center"/>
        </w:trPr>
        <w:tc>
          <w:tcPr>
            <w:tcW w:w="723" w:type="dxa"/>
            <w:tcBorders>
              <w:righ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2650" w:type="dxa"/>
            <w:gridSpan w:val="2"/>
            <w:tcBorders>
              <w:left w:val="single" w:sz="6" w:space="0" w:color="auto"/>
            </w:tcBorders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/>
                <w:sz w:val="24"/>
              </w:rPr>
            </w:pPr>
            <w:r w:rsidRPr="00984A2D">
              <w:rPr>
                <w:rFonts w:ascii="宋体" w:hAnsi="宋体" w:hint="eastAsia"/>
                <w:sz w:val="24"/>
              </w:rPr>
              <w:t>作业小时生产率</w:t>
            </w:r>
          </w:p>
        </w:tc>
        <w:tc>
          <w:tcPr>
            <w:tcW w:w="935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  <w:r w:rsidRPr="00984A2D">
              <w:rPr>
                <w:rFonts w:ascii="宋体" w:hAnsi="宋体"/>
                <w:sz w:val="24"/>
              </w:rPr>
              <w:t>hm</w:t>
            </w:r>
            <w:r w:rsidRPr="00984A2D">
              <w:rPr>
                <w:rFonts w:ascii="宋体" w:hAnsi="宋体" w:hint="eastAsia"/>
                <w:position w:val="-4"/>
                <w:sz w:val="24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5pt" o:ole="">
                  <v:imagedata r:id="rId6" o:title=""/>
                </v:shape>
                <o:OLEObject Type="Embed" ProgID="Equation.3" ShapeID="_x0000_i1025" DrawAspect="Content" ObjectID="_1531232392" r:id="rId7"/>
              </w:object>
            </w:r>
            <w:r w:rsidRPr="00984A2D">
              <w:rPr>
                <w:rFonts w:ascii="宋体" w:hAnsi="宋体"/>
                <w:sz w:val="24"/>
              </w:rPr>
              <w:t>/h</w:t>
            </w:r>
          </w:p>
        </w:tc>
        <w:tc>
          <w:tcPr>
            <w:tcW w:w="4944" w:type="dxa"/>
            <w:vAlign w:val="center"/>
          </w:tcPr>
          <w:p w:rsidR="005D3CC3" w:rsidRPr="00984A2D" w:rsidRDefault="005D3CC3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5D3CC3" w:rsidRPr="00BA640C" w:rsidRDefault="005D3CC3" w:rsidP="005D3CC3">
      <w:pPr>
        <w:pStyle w:val="a"/>
        <w:ind w:firstLine="31680"/>
        <w:jc w:val="center"/>
        <w:rPr>
          <w:sz w:val="24"/>
          <w:szCs w:val="24"/>
        </w:rPr>
      </w:pPr>
    </w:p>
    <w:p w:rsidR="005D3CC3" w:rsidRPr="00BA640C" w:rsidRDefault="005D3CC3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5D3CC3" w:rsidRDefault="005D3CC3" w:rsidP="00423119">
      <w:pPr>
        <w:ind w:firstLine="480"/>
        <w:rPr>
          <w:rFonts w:ascii="宋体"/>
          <w:sz w:val="24"/>
          <w:szCs w:val="24"/>
        </w:rPr>
      </w:pPr>
    </w:p>
    <w:p w:rsidR="005D3CC3" w:rsidRPr="00423119" w:rsidRDefault="005D3CC3"/>
    <w:sectPr w:rsidR="005D3CC3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CC3" w:rsidRDefault="005D3CC3" w:rsidP="00423119">
      <w:r>
        <w:separator/>
      </w:r>
    </w:p>
  </w:endnote>
  <w:endnote w:type="continuationSeparator" w:id="0">
    <w:p w:rsidR="005D3CC3" w:rsidRDefault="005D3CC3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CC3" w:rsidRDefault="005D3CC3" w:rsidP="00423119">
      <w:r>
        <w:separator/>
      </w:r>
    </w:p>
  </w:footnote>
  <w:footnote w:type="continuationSeparator" w:id="0">
    <w:p w:rsidR="005D3CC3" w:rsidRDefault="005D3CC3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667F3"/>
    <w:rsid w:val="000F59F2"/>
    <w:rsid w:val="00267E39"/>
    <w:rsid w:val="003B11E7"/>
    <w:rsid w:val="00423119"/>
    <w:rsid w:val="005D3CC3"/>
    <w:rsid w:val="00774FCF"/>
    <w:rsid w:val="007B4394"/>
    <w:rsid w:val="00905C26"/>
    <w:rsid w:val="00950828"/>
    <w:rsid w:val="00984A2D"/>
    <w:rsid w:val="009C7B53"/>
    <w:rsid w:val="00B23549"/>
    <w:rsid w:val="00B36C5C"/>
    <w:rsid w:val="00BA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9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44</Words>
  <Characters>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2016-07-28T09:33:00Z</dcterms:modified>
</cp:coreProperties>
</file>